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E5AB6" w14:textId="77777777" w:rsidR="00276F3B" w:rsidRDefault="00276F3B" w:rsidP="00276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CRABE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46AAEC7B" w14:textId="77777777" w:rsidR="00276F3B" w:rsidRDefault="00276F3B" w:rsidP="00276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263F07E5" w14:textId="77777777" w:rsidR="00276F3B" w:rsidRDefault="00276F3B" w:rsidP="00276F3B">
      <w:pPr>
        <w:pStyle w:val="NoSpacing"/>
        <w:rPr>
          <w:rFonts w:cs="Times New Roman"/>
          <w:szCs w:val="24"/>
        </w:rPr>
      </w:pPr>
    </w:p>
    <w:p w14:paraId="5B1EB488" w14:textId="77777777" w:rsidR="00276F3B" w:rsidRDefault="00276F3B" w:rsidP="00276F3B">
      <w:pPr>
        <w:pStyle w:val="NoSpacing"/>
        <w:rPr>
          <w:rFonts w:cs="Times New Roman"/>
          <w:szCs w:val="24"/>
        </w:rPr>
      </w:pPr>
    </w:p>
    <w:p w14:paraId="4400A52A" w14:textId="77777777" w:rsidR="00276F3B" w:rsidRDefault="00276F3B" w:rsidP="00276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8 Jan.</w:t>
      </w:r>
      <w:r>
        <w:rPr>
          <w:rFonts w:cs="Times New Roman"/>
          <w:szCs w:val="24"/>
        </w:rPr>
        <w:tab/>
        <w:t>1469</w:t>
      </w:r>
      <w:r>
        <w:rPr>
          <w:rFonts w:cs="Times New Roman"/>
          <w:szCs w:val="24"/>
        </w:rPr>
        <w:tab/>
        <w:t>Gift of his goods and chattels to Richard Kene of London, goldsmith(q.v.),</w:t>
      </w:r>
    </w:p>
    <w:p w14:paraId="67CD1B57" w14:textId="77777777" w:rsidR="00276F3B" w:rsidRDefault="00276F3B" w:rsidP="00276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William Basset of London, gentleman(q.v.).</w:t>
      </w:r>
    </w:p>
    <w:p w14:paraId="429EC5B4" w14:textId="77777777" w:rsidR="00276F3B" w:rsidRDefault="00276F3B" w:rsidP="00276F3B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162)</w:t>
      </w:r>
    </w:p>
    <w:p w14:paraId="60134FD9" w14:textId="77777777" w:rsidR="00276F3B" w:rsidRDefault="00276F3B" w:rsidP="00276F3B">
      <w:pPr>
        <w:pStyle w:val="NoSpacing"/>
        <w:rPr>
          <w:rFonts w:cs="Times New Roman"/>
          <w:szCs w:val="24"/>
        </w:rPr>
      </w:pPr>
    </w:p>
    <w:p w14:paraId="5FEB2048" w14:textId="77777777" w:rsidR="00276F3B" w:rsidRDefault="00276F3B" w:rsidP="00276F3B">
      <w:pPr>
        <w:pStyle w:val="NoSpacing"/>
        <w:rPr>
          <w:rFonts w:cs="Times New Roman"/>
          <w:szCs w:val="24"/>
        </w:rPr>
      </w:pPr>
    </w:p>
    <w:p w14:paraId="5A424BF0" w14:textId="77777777" w:rsidR="00276F3B" w:rsidRDefault="00276F3B" w:rsidP="00276F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p w14:paraId="1DF097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B474" w14:textId="77777777" w:rsidR="00276F3B" w:rsidRDefault="00276F3B" w:rsidP="009139A6">
      <w:r>
        <w:separator/>
      </w:r>
    </w:p>
  </w:endnote>
  <w:endnote w:type="continuationSeparator" w:id="0">
    <w:p w14:paraId="64A6996D" w14:textId="77777777" w:rsidR="00276F3B" w:rsidRDefault="00276F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590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AB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A82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D2755" w14:textId="77777777" w:rsidR="00276F3B" w:rsidRDefault="00276F3B" w:rsidP="009139A6">
      <w:r>
        <w:separator/>
      </w:r>
    </w:p>
  </w:footnote>
  <w:footnote w:type="continuationSeparator" w:id="0">
    <w:p w14:paraId="1D4FB437" w14:textId="77777777" w:rsidR="00276F3B" w:rsidRDefault="00276F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595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6B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54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F3B"/>
    <w:rsid w:val="000666E0"/>
    <w:rsid w:val="002510B7"/>
    <w:rsid w:val="00276F3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CF8C0"/>
  <w15:chartTrackingRefBased/>
  <w15:docId w15:val="{EFCEA445-74AB-4CC7-AF73-FF12E2E8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2023-05-09T13:01:00Z</dcterms:created>
  <dcterms:modified xsi:type="dcterms:W3CDTF">2023-05-09T13:02:00Z</dcterms:modified>
</cp:coreProperties>
</file>